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DCD68" w14:textId="41D5FFFF" w:rsidR="00F84972" w:rsidRDefault="00F84972" w:rsidP="00F84972">
      <w:pPr>
        <w:pStyle w:val="NoSpacing"/>
      </w:pPr>
      <w:r>
        <w:rPr>
          <w:u w:val="single"/>
        </w:rPr>
        <w:t>Thomas KIRKBY</w:t>
      </w:r>
      <w:r>
        <w:t xml:space="preserve">     </w:t>
      </w:r>
      <w:r>
        <w:t>(fl.1</w:t>
      </w:r>
      <w:r>
        <w:t>456-84</w:t>
      </w:r>
      <w:r>
        <w:t>)</w:t>
      </w:r>
    </w:p>
    <w:p w14:paraId="67EDCC85" w14:textId="63E861C8" w:rsidR="00F84972" w:rsidRDefault="00F84972" w:rsidP="00F84972">
      <w:pPr>
        <w:pStyle w:val="NoSpacing"/>
      </w:pPr>
      <w:r>
        <w:t>Canon of Newburgh Priory.</w:t>
      </w:r>
    </w:p>
    <w:p w14:paraId="28CBFDEF" w14:textId="77777777" w:rsidR="00F84972" w:rsidRDefault="00F84972" w:rsidP="00F84972">
      <w:pPr>
        <w:pStyle w:val="NoSpacing"/>
      </w:pPr>
    </w:p>
    <w:p w14:paraId="34D977B7" w14:textId="77777777" w:rsidR="00F84972" w:rsidRDefault="00F84972" w:rsidP="00F84972">
      <w:pPr>
        <w:pStyle w:val="NoSpacing"/>
      </w:pPr>
    </w:p>
    <w:p w14:paraId="15D282AC" w14:textId="1800EF89" w:rsidR="00F84972" w:rsidRDefault="00F84972" w:rsidP="00F84972">
      <w:pPr>
        <w:pStyle w:val="NoSpacing"/>
      </w:pPr>
      <w:r>
        <w:tab/>
        <w:t>1</w:t>
      </w:r>
      <w:r>
        <w:t>456</w:t>
      </w:r>
      <w:r>
        <w:tab/>
        <w:t>He became Vicar</w:t>
      </w:r>
      <w:r>
        <w:t xml:space="preserve"> of Kirkbymoorside, North Riding of Yorkshire.</w:t>
      </w:r>
      <w:bookmarkStart w:id="0" w:name="_GoBack"/>
      <w:bookmarkEnd w:id="0"/>
    </w:p>
    <w:p w14:paraId="47EBB622" w14:textId="77777777" w:rsidR="00F84972" w:rsidRDefault="00F84972" w:rsidP="00F84972">
      <w:pPr>
        <w:pStyle w:val="NoSpacing"/>
      </w:pPr>
      <w:r>
        <w:tab/>
      </w:r>
      <w:r>
        <w:tab/>
        <w:t>(from information in the church)</w:t>
      </w:r>
    </w:p>
    <w:p w14:paraId="38B7124A" w14:textId="77777777" w:rsidR="00F84972" w:rsidRDefault="00F84972" w:rsidP="00F84972">
      <w:pPr>
        <w:pStyle w:val="NoSpacing"/>
      </w:pPr>
    </w:p>
    <w:p w14:paraId="624575DA" w14:textId="77777777" w:rsidR="00F84972" w:rsidRDefault="00F84972" w:rsidP="00F84972">
      <w:pPr>
        <w:pStyle w:val="NoSpacing"/>
      </w:pPr>
    </w:p>
    <w:p w14:paraId="1DC7054A" w14:textId="77777777" w:rsidR="00F84972" w:rsidRPr="00F9329F" w:rsidRDefault="00F84972" w:rsidP="00F84972">
      <w:pPr>
        <w:pStyle w:val="NoSpacing"/>
      </w:pPr>
      <w:r>
        <w:t>2 February 2020</w:t>
      </w:r>
    </w:p>
    <w:p w14:paraId="66814D2C" w14:textId="77229A3B" w:rsidR="006B2F86" w:rsidRPr="00F84972" w:rsidRDefault="00F84972" w:rsidP="00E71FC3">
      <w:pPr>
        <w:pStyle w:val="NoSpacing"/>
      </w:pPr>
    </w:p>
    <w:sectPr w:rsidR="006B2F86" w:rsidRPr="00F849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710F7" w14:textId="77777777" w:rsidR="00F84972" w:rsidRDefault="00F84972" w:rsidP="00E71FC3">
      <w:pPr>
        <w:spacing w:after="0" w:line="240" w:lineRule="auto"/>
      </w:pPr>
      <w:r>
        <w:separator/>
      </w:r>
    </w:p>
  </w:endnote>
  <w:endnote w:type="continuationSeparator" w:id="0">
    <w:p w14:paraId="3890F681" w14:textId="77777777" w:rsidR="00F84972" w:rsidRDefault="00F849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E10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A728B" w14:textId="77777777" w:rsidR="00F84972" w:rsidRDefault="00F84972" w:rsidP="00E71FC3">
      <w:pPr>
        <w:spacing w:after="0" w:line="240" w:lineRule="auto"/>
      </w:pPr>
      <w:r>
        <w:separator/>
      </w:r>
    </w:p>
  </w:footnote>
  <w:footnote w:type="continuationSeparator" w:id="0">
    <w:p w14:paraId="5891CE47" w14:textId="77777777" w:rsidR="00F84972" w:rsidRDefault="00F849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7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33FC6"/>
  <w15:chartTrackingRefBased/>
  <w15:docId w15:val="{1F2C670B-B7D7-4160-BC63-1D4CE7AF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2020-02-02T21:49:00Z</dcterms:created>
  <dcterms:modified xsi:type="dcterms:W3CDTF">2020-02-02T21:51:00Z</dcterms:modified>
</cp:coreProperties>
</file>